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F63" w:rsidRDefault="00707130">
      <w:bookmarkStart w:id="0" w:name="_GoBack"/>
      <w:bookmarkEnd w:id="0"/>
      <w:r>
        <w:t>Aanleveren gegevens lichtmasten</w:t>
      </w:r>
      <w:r w:rsidR="00441EF7">
        <w:t>/ uitvoeren van mutaties</w:t>
      </w:r>
    </w:p>
    <w:p w:rsidR="00707130" w:rsidRDefault="00707130"/>
    <w:p w:rsidR="00707130" w:rsidRDefault="007B08C4">
      <w: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04D4C0" wp14:editId="4C62B4D2">
                <wp:simplePos x="0" y="0"/>
                <wp:positionH relativeFrom="column">
                  <wp:posOffset>2980055</wp:posOffset>
                </wp:positionH>
                <wp:positionV relativeFrom="paragraph">
                  <wp:posOffset>2902585</wp:posOffset>
                </wp:positionV>
                <wp:extent cx="2362200" cy="6350"/>
                <wp:effectExtent l="0" t="76200" r="0" b="107950"/>
                <wp:wrapNone/>
                <wp:docPr id="9" name="Rechte verbindingslijn met pij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9" o:spid="_x0000_s1026" type="#_x0000_t32" style="position:absolute;margin-left:234.65pt;margin-top:228.55pt;width:186pt;height: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" strokecolor="#bc4542 [3045]">
                <v:stroke endarrow="ope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F397C9" wp14:editId="4112F307">
                <wp:simplePos x="0" y="0"/>
                <wp:positionH relativeFrom="column">
                  <wp:posOffset>1906905</wp:posOffset>
                </wp:positionH>
                <wp:positionV relativeFrom="paragraph">
                  <wp:posOffset>1956435</wp:posOffset>
                </wp:positionV>
                <wp:extent cx="3492500" cy="317500"/>
                <wp:effectExtent l="0" t="0" r="69850" b="101600"/>
                <wp:wrapNone/>
                <wp:docPr id="8" name="Rechte verbindingslijn met pij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2500" cy="317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8" o:spid="_x0000_s1026" type="#_x0000_t32" style="position:absolute;margin-left:150.15pt;margin-top:154.05pt;width:275pt;height: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" strokecolor="#4579b8 [3044]">
                <v:stroke endarrow="ope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023ACC" wp14:editId="6396631F">
                <wp:simplePos x="0" y="0"/>
                <wp:positionH relativeFrom="column">
                  <wp:posOffset>2294255</wp:posOffset>
                </wp:positionH>
                <wp:positionV relativeFrom="paragraph">
                  <wp:posOffset>1645285</wp:posOffset>
                </wp:positionV>
                <wp:extent cx="3105150" cy="0"/>
                <wp:effectExtent l="0" t="76200" r="19050" b="114300"/>
                <wp:wrapNone/>
                <wp:docPr id="6" name="Rechte verbindingslijn met pij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51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6" o:spid="_x0000_s1026" type="#_x0000_t32" style="position:absolute;margin-left:180.65pt;margin-top:129.55pt;width:244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" strokecolor="#4579b8 [3044]">
                <v:stroke endarrow="ope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659340" wp14:editId="22CEC2D0">
                <wp:simplePos x="0" y="0"/>
                <wp:positionH relativeFrom="column">
                  <wp:posOffset>2084705</wp:posOffset>
                </wp:positionH>
                <wp:positionV relativeFrom="paragraph">
                  <wp:posOffset>1276985</wp:posOffset>
                </wp:positionV>
                <wp:extent cx="3352800" cy="76200"/>
                <wp:effectExtent l="0" t="76200" r="0" b="38100"/>
                <wp:wrapNone/>
                <wp:docPr id="5" name="Rechte verbindingslijn met pij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52800" cy="76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5" o:spid="_x0000_s1026" type="#_x0000_t32" style="position:absolute;margin-left:164.15pt;margin-top:100.55pt;width:264pt;height:6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" strokecolor="#4579b8 [3044]">
                <v:stroke endarrow="ope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1460C1" wp14:editId="35D0B8FC">
                <wp:simplePos x="0" y="0"/>
                <wp:positionH relativeFrom="column">
                  <wp:posOffset>1741805</wp:posOffset>
                </wp:positionH>
                <wp:positionV relativeFrom="paragraph">
                  <wp:posOffset>603885</wp:posOffset>
                </wp:positionV>
                <wp:extent cx="3727450" cy="247650"/>
                <wp:effectExtent l="0" t="0" r="82550" b="95250"/>
                <wp:wrapNone/>
                <wp:docPr id="4" name="Rechte verbindingslijn met pij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74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4" o:spid="_x0000_s1026" type="#_x0000_t32" style="position:absolute;margin-left:137.15pt;margin-top:47.55pt;width:293.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" strokecolor="#4579b8 [3044]">
                <v:stroke endarrow="ope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55728A" wp14:editId="2017ED8E">
                <wp:simplePos x="0" y="0"/>
                <wp:positionH relativeFrom="column">
                  <wp:posOffset>2402205</wp:posOffset>
                </wp:positionH>
                <wp:positionV relativeFrom="paragraph">
                  <wp:posOffset>413385</wp:posOffset>
                </wp:positionV>
                <wp:extent cx="3124200" cy="82550"/>
                <wp:effectExtent l="0" t="19050" r="76200" b="107950"/>
                <wp:wrapNone/>
                <wp:docPr id="3" name="Rechte verbindingslijn met pij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24200" cy="82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3" o:spid="_x0000_s1026" type="#_x0000_t32" style="position:absolute;margin-left:189.15pt;margin-top:32.55pt;width:246pt;height: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" strokecolor="#4579b8 [3044]">
                <v:stroke endarrow="ope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0116C2" wp14:editId="31D2F6D4">
                <wp:simplePos x="0" y="0"/>
                <wp:positionH relativeFrom="column">
                  <wp:posOffset>2084705</wp:posOffset>
                </wp:positionH>
                <wp:positionV relativeFrom="paragraph">
                  <wp:posOffset>197485</wp:posOffset>
                </wp:positionV>
                <wp:extent cx="3441700" cy="63500"/>
                <wp:effectExtent l="0" t="76200" r="6350" b="50800"/>
                <wp:wrapNone/>
                <wp:docPr id="2" name="Rechte verbindingslijn met pij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41700" cy="63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2" o:spid="_x0000_s1026" type="#_x0000_t32" style="position:absolute;margin-left:164.15pt;margin-top:15.55pt;width:271pt;height: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" strokecolor="#4579b8 [3044]">
                <v:stroke endarrow="ope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540181" wp14:editId="02CA6737">
                <wp:simplePos x="0" y="0"/>
                <wp:positionH relativeFrom="column">
                  <wp:posOffset>5469255</wp:posOffset>
                </wp:positionH>
                <wp:positionV relativeFrom="paragraph">
                  <wp:posOffset>1137285</wp:posOffset>
                </wp:positionV>
                <wp:extent cx="3625850" cy="254000"/>
                <wp:effectExtent l="0" t="0" r="12700" b="12700"/>
                <wp:wrapNone/>
                <wp:docPr id="13" name="Tekstva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585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0160A1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0A1">
                              <w:rPr>
                                <w:sz w:val="20"/>
                                <w:szCs w:val="20"/>
                              </w:rPr>
                              <w:t>Invullen ovl-nummer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dit is het nummer wat op de lich</w:t>
                            </w:r>
                            <w:r w:rsidRPr="000160A1">
                              <w:rPr>
                                <w:sz w:val="20"/>
                                <w:szCs w:val="20"/>
                              </w:rPr>
                              <w:t>tmast staat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13" o:spid="_x0000_s1026" type="#_x0000_t202" style="position:absolute;margin-left:430.65pt;margin-top:89.55pt;width:285.5pt;height:2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" fillcolor="white [3201]" strokeweight=".5pt">
                <v:textbox>
                  <w:txbxContent>
                    <w:p w:rsidR="00707130" w:rsidRPr="000160A1" w:rsidRDefault="000160A1">
                      <w:pPr>
                        <w:rPr>
                          <w:sz w:val="20"/>
                          <w:szCs w:val="20"/>
                        </w:rPr>
                      </w:pPr>
                      <w:r w:rsidRPr="000160A1">
                        <w:rPr>
                          <w:sz w:val="20"/>
                          <w:szCs w:val="20"/>
                        </w:rPr>
                        <w:t>Invullen ovl-nummer</w:t>
                      </w:r>
                      <w:r>
                        <w:rPr>
                          <w:sz w:val="20"/>
                          <w:szCs w:val="20"/>
                        </w:rPr>
                        <w:t>, dit is het nummer wat op de li</w:t>
                      </w:r>
                      <w:r w:rsidR="007B08C4">
                        <w:rPr>
                          <w:sz w:val="20"/>
                          <w:szCs w:val="20"/>
                        </w:rPr>
                        <w:t>ch</w:t>
                      </w:r>
                      <w:r w:rsidRPr="000160A1">
                        <w:rPr>
                          <w:sz w:val="20"/>
                          <w:szCs w:val="20"/>
                        </w:rPr>
                        <w:t>tmast staat</w:t>
                      </w:r>
                    </w:p>
                  </w:txbxContent>
                </v:textbox>
              </v:shape>
            </w:pict>
          </mc:Fallback>
        </mc:AlternateContent>
      </w:r>
      <w:r w:rsidR="00707130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E6690C" wp14:editId="0758B075">
                <wp:simplePos x="0" y="0"/>
                <wp:positionH relativeFrom="column">
                  <wp:posOffset>5526405</wp:posOffset>
                </wp:positionH>
                <wp:positionV relativeFrom="paragraph">
                  <wp:posOffset>743585</wp:posOffset>
                </wp:positionV>
                <wp:extent cx="2495550" cy="234950"/>
                <wp:effectExtent l="0" t="0" r="19050" b="12700"/>
                <wp:wrapNone/>
                <wp:docPr id="12" name="Tekstva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23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707130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07130">
                              <w:rPr>
                                <w:sz w:val="20"/>
                                <w:szCs w:val="20"/>
                              </w:rPr>
                              <w:t>Invullen lichtmast, dit is een uniek 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12" o:spid="_x0000_s1027" type="#_x0000_t202" style="position:absolute;margin-left:435.15pt;margin-top:58.55pt;width:196.5pt;height:1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" fillcolor="white [3201]" strokeweight=".5pt">
                <v:textbox>
                  <w:txbxContent>
                    <w:p w:rsidR="00707130" w:rsidRPr="00707130" w:rsidRDefault="00707130">
                      <w:pPr>
                        <w:rPr>
                          <w:sz w:val="20"/>
                          <w:szCs w:val="20"/>
                        </w:rPr>
                      </w:pPr>
                      <w:r w:rsidRPr="00707130">
                        <w:rPr>
                          <w:sz w:val="20"/>
                          <w:szCs w:val="20"/>
                        </w:rPr>
                        <w:t>Invullen lichtmast, dit is een uniek nummer</w:t>
                      </w:r>
                    </w:p>
                  </w:txbxContent>
                </v:textbox>
              </v:shape>
            </w:pict>
          </mc:Fallback>
        </mc:AlternateContent>
      </w:r>
      <w:r w:rsidR="00707130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761A5E" wp14:editId="7DDE8C3E">
                <wp:simplePos x="0" y="0"/>
                <wp:positionH relativeFrom="column">
                  <wp:posOffset>5564505</wp:posOffset>
                </wp:positionH>
                <wp:positionV relativeFrom="paragraph">
                  <wp:posOffset>413385</wp:posOffset>
                </wp:positionV>
                <wp:extent cx="933450" cy="228600"/>
                <wp:effectExtent l="0" t="0" r="19050" b="19050"/>
                <wp:wrapNone/>
                <wp:docPr id="11" name="Tekstva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707130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07130">
                              <w:rPr>
                                <w:sz w:val="20"/>
                                <w:szCs w:val="20"/>
                              </w:rPr>
                              <w:t>Invullen straat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11" o:spid="_x0000_s1028" type="#_x0000_t202" style="position:absolute;margin-left:438.15pt;margin-top:32.55pt;width:73.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" fillcolor="white [3201]" strokeweight=".5pt">
                <v:textbox>
                  <w:txbxContent>
                    <w:p w:rsidR="00707130" w:rsidRPr="00707130" w:rsidRDefault="00707130">
                      <w:pPr>
                        <w:rPr>
                          <w:sz w:val="20"/>
                          <w:szCs w:val="20"/>
                        </w:rPr>
                      </w:pPr>
                      <w:r w:rsidRPr="00707130">
                        <w:rPr>
                          <w:sz w:val="20"/>
                          <w:szCs w:val="20"/>
                        </w:rPr>
                        <w:t>Invullen straat</w:t>
                      </w:r>
                    </w:p>
                  </w:txbxContent>
                </v:textbox>
              </v:shape>
            </w:pict>
          </mc:Fallback>
        </mc:AlternateContent>
      </w:r>
      <w:r w:rsidR="00707130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B72FB7" wp14:editId="57AE6FCC">
                <wp:simplePos x="0" y="0"/>
                <wp:positionH relativeFrom="column">
                  <wp:posOffset>5564505</wp:posOffset>
                </wp:positionH>
                <wp:positionV relativeFrom="paragraph">
                  <wp:posOffset>38735</wp:posOffset>
                </wp:positionV>
                <wp:extent cx="984250" cy="234950"/>
                <wp:effectExtent l="0" t="0" r="25400" b="12700"/>
                <wp:wrapNone/>
                <wp:docPr id="10" name="Tekstva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3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707130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07130">
                              <w:rPr>
                                <w:sz w:val="20"/>
                                <w:szCs w:val="20"/>
                              </w:rPr>
                              <w:t>Invullen plaats</w:t>
                            </w:r>
                            <w:r w:rsidRPr="00707130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10" o:spid="_x0000_s1029" type="#_x0000_t202" style="position:absolute;margin-left:438.15pt;margin-top:3.05pt;width:77.5pt;height:1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" fillcolor="white [3201]" strokeweight=".5pt">
                <v:textbox>
                  <w:txbxContent>
                    <w:p w:rsidR="00707130" w:rsidRPr="00707130" w:rsidRDefault="00707130">
                      <w:pPr>
                        <w:rPr>
                          <w:sz w:val="20"/>
                          <w:szCs w:val="20"/>
                        </w:rPr>
                      </w:pPr>
                      <w:r w:rsidRPr="00707130">
                        <w:rPr>
                          <w:sz w:val="20"/>
                          <w:szCs w:val="20"/>
                        </w:rPr>
                        <w:t>Invullen plaats</w:t>
                      </w:r>
                      <w:r w:rsidRPr="00707130">
                        <w:rPr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707130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03C9A9" wp14:editId="5E5C4F74">
                <wp:simplePos x="0" y="0"/>
                <wp:positionH relativeFrom="column">
                  <wp:posOffset>5399405</wp:posOffset>
                </wp:positionH>
                <wp:positionV relativeFrom="paragraph">
                  <wp:posOffset>2794635</wp:posOffset>
                </wp:positionV>
                <wp:extent cx="666750" cy="215900"/>
                <wp:effectExtent l="0" t="0" r="19050" b="12700"/>
                <wp:wrapNone/>
                <wp:docPr id="17" name="Tekstva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215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707130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07130">
                              <w:rPr>
                                <w:sz w:val="20"/>
                                <w:szCs w:val="20"/>
                              </w:rPr>
                              <w:t>Menu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17" o:spid="_x0000_s1030" type="#_x0000_t202" style="position:absolute;margin-left:425.15pt;margin-top:220.05pt;width:52.5pt;height:1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" fillcolor="white [3201]" strokeweight=".5pt">
                <v:textbox>
                  <w:txbxContent>
                    <w:p w:rsidR="00707130" w:rsidRPr="00707130" w:rsidRDefault="00707130">
                      <w:pPr>
                        <w:rPr>
                          <w:sz w:val="20"/>
                          <w:szCs w:val="20"/>
                        </w:rPr>
                      </w:pPr>
                      <w:r w:rsidRPr="00707130">
                        <w:rPr>
                          <w:sz w:val="20"/>
                          <w:szCs w:val="20"/>
                        </w:rPr>
                        <w:t>Menu 2</w:t>
                      </w:r>
                    </w:p>
                  </w:txbxContent>
                </v:textbox>
              </v:shape>
            </w:pict>
          </mc:Fallback>
        </mc:AlternateContent>
      </w:r>
      <w:r w:rsidR="00707130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610709" wp14:editId="23579B58">
                <wp:simplePos x="0" y="0"/>
                <wp:positionH relativeFrom="column">
                  <wp:posOffset>5469255</wp:posOffset>
                </wp:positionH>
                <wp:positionV relativeFrom="paragraph">
                  <wp:posOffset>2172335</wp:posOffset>
                </wp:positionV>
                <wp:extent cx="1847850" cy="260350"/>
                <wp:effectExtent l="0" t="0" r="19050" b="25400"/>
                <wp:wrapNone/>
                <wp:docPr id="16" name="Tekstva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707130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07130">
                              <w:rPr>
                                <w:sz w:val="20"/>
                                <w:szCs w:val="20"/>
                              </w:rPr>
                              <w:t>Invullen jaar van plaatsing mast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16" o:spid="_x0000_s1031" type="#_x0000_t202" style="position:absolute;margin-left:430.65pt;margin-top:171.05pt;width:145.5pt;height:2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" fillcolor="white [3201]" strokeweight=".5pt">
                <v:textbox>
                  <w:txbxContent>
                    <w:p w:rsidR="00707130" w:rsidRPr="00707130" w:rsidRDefault="00707130">
                      <w:pPr>
                        <w:rPr>
                          <w:sz w:val="20"/>
                          <w:szCs w:val="20"/>
                        </w:rPr>
                      </w:pPr>
                      <w:r w:rsidRPr="00707130">
                        <w:rPr>
                          <w:sz w:val="20"/>
                          <w:szCs w:val="20"/>
                        </w:rPr>
                        <w:t>Invullen jaar van plaatsing mast</w:t>
                      </w:r>
                    </w:p>
                  </w:txbxContent>
                </v:textbox>
              </v:shape>
            </w:pict>
          </mc:Fallback>
        </mc:AlternateContent>
      </w:r>
      <w:r w:rsidR="00707130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EF45D9" wp14:editId="60578F97">
                <wp:simplePos x="0" y="0"/>
                <wp:positionH relativeFrom="column">
                  <wp:posOffset>5469255</wp:posOffset>
                </wp:positionH>
                <wp:positionV relativeFrom="paragraph">
                  <wp:posOffset>1778635</wp:posOffset>
                </wp:positionV>
                <wp:extent cx="2355850" cy="260350"/>
                <wp:effectExtent l="0" t="0" r="25400" b="25400"/>
                <wp:wrapNone/>
                <wp:docPr id="15" name="Tekstva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5850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707130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07130">
                              <w:rPr>
                                <w:sz w:val="20"/>
                                <w:szCs w:val="20"/>
                              </w:rPr>
                              <w:t>Invullen gemeente Ommen of Hardenberg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15" o:spid="_x0000_s1032" type="#_x0000_t202" style="position:absolute;margin-left:430.65pt;margin-top:140.05pt;width:185.5pt;height:2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" fillcolor="white [3201]" strokeweight=".5pt">
                <v:textbox>
                  <w:txbxContent>
                    <w:p w:rsidR="00707130" w:rsidRPr="00707130" w:rsidRDefault="00707130">
                      <w:pPr>
                        <w:rPr>
                          <w:sz w:val="20"/>
                          <w:szCs w:val="20"/>
                        </w:rPr>
                      </w:pPr>
                      <w:r w:rsidRPr="00707130">
                        <w:rPr>
                          <w:sz w:val="20"/>
                          <w:szCs w:val="20"/>
                        </w:rPr>
                        <w:t>Invullen gemeente Ommen of Hardenberg</w:t>
                      </w:r>
                    </w:p>
                  </w:txbxContent>
                </v:textbox>
              </v:shape>
            </w:pict>
          </mc:Fallback>
        </mc:AlternateContent>
      </w:r>
      <w:r w:rsidR="00707130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2C7424" wp14:editId="36704C37">
                <wp:simplePos x="0" y="0"/>
                <wp:positionH relativeFrom="column">
                  <wp:posOffset>5469255</wp:posOffset>
                </wp:positionH>
                <wp:positionV relativeFrom="paragraph">
                  <wp:posOffset>1492885</wp:posOffset>
                </wp:positionV>
                <wp:extent cx="1149350" cy="228600"/>
                <wp:effectExtent l="0" t="0" r="12700" b="19050"/>
                <wp:wrapNone/>
                <wp:docPr id="14" name="Tekstva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707130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07130">
                              <w:rPr>
                                <w:sz w:val="20"/>
                                <w:szCs w:val="20"/>
                              </w:rPr>
                              <w:t>Invullen mast type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14" o:spid="_x0000_s1033" type="#_x0000_t202" style="position:absolute;margin-left:430.65pt;margin-top:117.55pt;width:90.5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" fillcolor="white [3201]" strokeweight=".5pt">
                <v:textbox>
                  <w:txbxContent>
                    <w:p w:rsidR="00707130" w:rsidRPr="00707130" w:rsidRDefault="00707130">
                      <w:pPr>
                        <w:rPr>
                          <w:sz w:val="20"/>
                          <w:szCs w:val="20"/>
                        </w:rPr>
                      </w:pPr>
                      <w:r w:rsidRPr="00707130">
                        <w:rPr>
                          <w:sz w:val="20"/>
                          <w:szCs w:val="20"/>
                        </w:rPr>
                        <w:t>Invullen mast type</w:t>
                      </w:r>
                    </w:p>
                  </w:txbxContent>
                </v:textbox>
              </v:shape>
            </w:pict>
          </mc:Fallback>
        </mc:AlternateContent>
      </w:r>
      <w:r w:rsidR="00707130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28AA3B" wp14:editId="6C176183">
                <wp:simplePos x="0" y="0"/>
                <wp:positionH relativeFrom="column">
                  <wp:posOffset>2554605</wp:posOffset>
                </wp:positionH>
                <wp:positionV relativeFrom="paragraph">
                  <wp:posOffset>1791335</wp:posOffset>
                </wp:positionV>
                <wp:extent cx="2844800" cy="88900"/>
                <wp:effectExtent l="0" t="0" r="69850" b="101600"/>
                <wp:wrapNone/>
                <wp:docPr id="7" name="Rechte verbindingslijn met pij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0" cy="88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7" o:spid="_x0000_s1026" type="#_x0000_t32" style="position:absolute;margin-left:201.15pt;margin-top:141.05pt;width:224pt;height: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 w:rsidR="00707130">
        <w:drawing>
          <wp:inline distT="0" distB="0" distL="0" distR="0" wp14:anchorId="2D825FE8" wp14:editId="7DA618CD">
            <wp:extent cx="5152566" cy="345440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4328" cy="345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60A1" w:rsidRDefault="000160A1"/>
    <w:p w:rsidR="000160A1" w:rsidRDefault="000160A1"/>
    <w:p w:rsidR="000160A1" w:rsidRDefault="000160A1"/>
    <w:p w:rsidR="007B08C4" w:rsidRDefault="007B08C4"/>
    <w:p w:rsidR="007B08C4" w:rsidRDefault="007B08C4"/>
    <w:p w:rsidR="007B08C4" w:rsidRDefault="007B08C4"/>
    <w:p w:rsidR="007B08C4" w:rsidRDefault="007B08C4"/>
    <w:p w:rsidR="007B08C4" w:rsidRDefault="007B08C4"/>
    <w:p w:rsidR="007B08C4" w:rsidRDefault="007B08C4"/>
    <w:p w:rsidR="007B08C4" w:rsidRDefault="007B08C4"/>
    <w:p w:rsidR="007B08C4" w:rsidRDefault="007B08C4"/>
    <w:p w:rsidR="007B08C4" w:rsidRDefault="007B08C4">
      <w:r>
        <w:lastRenderedPageBreak/>
        <w:t>Menu 2</w:t>
      </w:r>
    </w:p>
    <w:p w:rsidR="007B08C4" w:rsidRDefault="007B08C4"/>
    <w:p w:rsidR="000160A1" w:rsidRDefault="00EC3F77">
      <w: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1CEE64" wp14:editId="38F26D5C">
                <wp:simplePos x="0" y="0"/>
                <wp:positionH relativeFrom="column">
                  <wp:posOffset>3583305</wp:posOffset>
                </wp:positionH>
                <wp:positionV relativeFrom="paragraph">
                  <wp:posOffset>559435</wp:posOffset>
                </wp:positionV>
                <wp:extent cx="266700" cy="1727200"/>
                <wp:effectExtent l="0" t="0" r="76200" b="63500"/>
                <wp:wrapNone/>
                <wp:docPr id="24" name="Rechte verbindingslijn met pij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172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echte verbindingslijn met pijl 24" o:spid="_x0000_s1026" type="#_x0000_t32" style="position:absolute;margin-left:282.15pt;margin-top:44.05pt;width:21pt;height:136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" strokecolor="#4579b8 [3044]">
                <v:stroke endarrow="ope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6A08A2" wp14:editId="1CDA06AC">
                <wp:simplePos x="0" y="0"/>
                <wp:positionH relativeFrom="column">
                  <wp:posOffset>4650105</wp:posOffset>
                </wp:positionH>
                <wp:positionV relativeFrom="paragraph">
                  <wp:posOffset>597535</wp:posOffset>
                </wp:positionV>
                <wp:extent cx="355600" cy="1689100"/>
                <wp:effectExtent l="0" t="0" r="63500" b="63500"/>
                <wp:wrapNone/>
                <wp:docPr id="26" name="Rechte verbindingslijn met pij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" cy="168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26" o:spid="_x0000_s1026" type="#_x0000_t32" style="position:absolute;margin-left:366.15pt;margin-top:47.05pt;width:28pt;height:13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" strokecolor="#4579b8 [3044]">
                <v:stroke endarrow="open"/>
              </v:shape>
            </w:pict>
          </mc:Fallback>
        </mc:AlternateContent>
      </w:r>
      <w:r w:rsidR="00986176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3EA376" wp14:editId="4511E1CC">
                <wp:simplePos x="0" y="0"/>
                <wp:positionH relativeFrom="column">
                  <wp:posOffset>2738755</wp:posOffset>
                </wp:positionH>
                <wp:positionV relativeFrom="paragraph">
                  <wp:posOffset>2032635</wp:posOffset>
                </wp:positionV>
                <wp:extent cx="0" cy="1530350"/>
                <wp:effectExtent l="95250" t="0" r="76200" b="50800"/>
                <wp:wrapNone/>
                <wp:docPr id="18" name="Rechte verbindingslijn met pij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0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18" o:spid="_x0000_s1026" type="#_x0000_t32" style="position:absolute;margin-left:215.65pt;margin-top:160.05pt;width:0;height:12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" strokecolor="#bc4542 [3045]">
                <v:stroke endarrow="open"/>
              </v:shape>
            </w:pict>
          </mc:Fallback>
        </mc:AlternateContent>
      </w:r>
      <w:r w:rsidR="007B08C4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103995" wp14:editId="3B7DE73D">
                <wp:simplePos x="0" y="0"/>
                <wp:positionH relativeFrom="column">
                  <wp:posOffset>2719705</wp:posOffset>
                </wp:positionH>
                <wp:positionV relativeFrom="paragraph">
                  <wp:posOffset>521335</wp:posOffset>
                </wp:positionV>
                <wp:extent cx="349250" cy="2495550"/>
                <wp:effectExtent l="0" t="0" r="88900" b="57150"/>
                <wp:wrapNone/>
                <wp:docPr id="28" name="Rechte verbindingslijn met pij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250" cy="2495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28" o:spid="_x0000_s1026" type="#_x0000_t32" style="position:absolute;margin-left:214.15pt;margin-top:41.05pt;width:27.5pt;height:19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" strokecolor="#4579b8 [3044]">
                <v:stroke endarrow="open"/>
              </v:shape>
            </w:pict>
          </mc:Fallback>
        </mc:AlternateContent>
      </w:r>
      <w:r w:rsidR="004459C3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F94408" wp14:editId="34B3D175">
                <wp:simplePos x="0" y="0"/>
                <wp:positionH relativeFrom="column">
                  <wp:posOffset>1951355</wp:posOffset>
                </wp:positionH>
                <wp:positionV relativeFrom="paragraph">
                  <wp:posOffset>560705</wp:posOffset>
                </wp:positionV>
                <wp:extent cx="12700" cy="1689100"/>
                <wp:effectExtent l="95250" t="0" r="63500" b="63500"/>
                <wp:wrapNone/>
                <wp:docPr id="22" name="Rechte verbindingslijn met pij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168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22" o:spid="_x0000_s1026" type="#_x0000_t32" style="position:absolute;margin-left:153.65pt;margin-top:44.15pt;width:1pt;height:133pt;flip:x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" strokecolor="#4579b8 [3044]">
                <v:stroke endarrow="open"/>
              </v:shape>
            </w:pict>
          </mc:Fallback>
        </mc:AlternateContent>
      </w:r>
      <w:r w:rsidR="00DC5DA3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30DB4A" wp14:editId="2F596D11">
                <wp:simplePos x="0" y="0"/>
                <wp:positionH relativeFrom="column">
                  <wp:posOffset>636905</wp:posOffset>
                </wp:positionH>
                <wp:positionV relativeFrom="paragraph">
                  <wp:posOffset>560705</wp:posOffset>
                </wp:positionV>
                <wp:extent cx="19050" cy="1689100"/>
                <wp:effectExtent l="95250" t="0" r="57150" b="63500"/>
                <wp:wrapNone/>
                <wp:docPr id="20" name="Rechte verbindingslijn met pij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68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Rechte verbindingslijn met pijl 20" o:spid="_x0000_s1026" type="#_x0000_t32" style="position:absolute;margin-left:50.15pt;margin-top:44.15pt;width:1.5pt;height:133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" strokecolor="#4579b8 [3044]">
                <v:stroke endarrow="open"/>
              </v:shape>
            </w:pict>
          </mc:Fallback>
        </mc:AlternateContent>
      </w:r>
      <w:r w:rsidR="000160A1">
        <w:drawing>
          <wp:inline distT="0" distB="0" distL="0" distR="0" wp14:anchorId="14B9EE15" wp14:editId="3BEF6B5A">
            <wp:extent cx="8464550" cy="2085092"/>
            <wp:effectExtent l="0" t="0" r="0" b="0"/>
            <wp:docPr id="19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64550" cy="2085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8C4" w:rsidRDefault="007B08C4"/>
    <w:p w:rsidR="007B08C4" w:rsidRDefault="00EC3F77">
      <w: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EAE80A" wp14:editId="47D4AFC8">
                <wp:simplePos x="0" y="0"/>
                <wp:positionH relativeFrom="column">
                  <wp:posOffset>1017905</wp:posOffset>
                </wp:positionH>
                <wp:positionV relativeFrom="paragraph">
                  <wp:posOffset>58420</wp:posOffset>
                </wp:positionV>
                <wp:extent cx="1543050" cy="254000"/>
                <wp:effectExtent l="0" t="0" r="19050" b="12700"/>
                <wp:wrapNone/>
                <wp:docPr id="23" name="Tekstva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6E2C03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E2C03">
                              <w:rPr>
                                <w:sz w:val="20"/>
                                <w:szCs w:val="20"/>
                              </w:rPr>
                              <w:t>Plaatsingsdatum armatuur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3" o:spid="_x0000_s1034" type="#_x0000_t202" style="position:absolute;margin-left:80.15pt;margin-top:4.6pt;width:121.5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" fillcolor="white [3201]" strokeweight=".5pt">
                <v:textbox>
                  <w:txbxContent>
                    <w:p w:rsidR="00C06C88" w:rsidRPr="006E2C03" w:rsidRDefault="00C06C88">
                      <w:pPr>
                        <w:rPr>
                          <w:sz w:val="20"/>
                          <w:szCs w:val="20"/>
                        </w:rPr>
                      </w:pPr>
                      <w:r w:rsidRPr="006E2C03">
                        <w:rPr>
                          <w:sz w:val="20"/>
                          <w:szCs w:val="20"/>
                        </w:rPr>
                        <w:t>Plaatsingsdatum armatuur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6D00A8" wp14:editId="19BEF5DD">
                <wp:simplePos x="0" y="0"/>
                <wp:positionH relativeFrom="column">
                  <wp:posOffset>-131445</wp:posOffset>
                </wp:positionH>
                <wp:positionV relativeFrom="paragraph">
                  <wp:posOffset>59690</wp:posOffset>
                </wp:positionV>
                <wp:extent cx="1117600" cy="254000"/>
                <wp:effectExtent l="0" t="0" r="25400" b="12700"/>
                <wp:wrapNone/>
                <wp:docPr id="21" name="Tekstva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60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6E2C03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E2C03">
                              <w:rPr>
                                <w:sz w:val="20"/>
                                <w:szCs w:val="20"/>
                              </w:rPr>
                              <w:t>Invullen armatuur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21" o:spid="_x0000_s1035" type="#_x0000_t202" style="position:absolute;margin-left:-10.35pt;margin-top:4.7pt;width:88pt;height:2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" fillcolor="white [3201]" strokeweight=".5pt">
                <v:textbox>
                  <w:txbxContent>
                    <w:p w:rsidR="00C06C88" w:rsidRPr="006E2C03" w:rsidRDefault="00C06C88">
                      <w:pPr>
                        <w:rPr>
                          <w:sz w:val="20"/>
                          <w:szCs w:val="20"/>
                        </w:rPr>
                      </w:pPr>
                      <w:r w:rsidRPr="006E2C03">
                        <w:rPr>
                          <w:sz w:val="20"/>
                          <w:szCs w:val="20"/>
                        </w:rPr>
                        <w:t>Invullen armatuur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5BEE79A" wp14:editId="47C7D69C">
                <wp:simplePos x="0" y="0"/>
                <wp:positionH relativeFrom="column">
                  <wp:posOffset>3583305</wp:posOffset>
                </wp:positionH>
                <wp:positionV relativeFrom="paragraph">
                  <wp:posOffset>66040</wp:posOffset>
                </wp:positionV>
                <wp:extent cx="1136650" cy="254000"/>
                <wp:effectExtent l="0" t="0" r="25400" b="12700"/>
                <wp:wrapNone/>
                <wp:docPr id="25" name="Tekstva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65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4459C3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459C3">
                              <w:rPr>
                                <w:sz w:val="20"/>
                                <w:szCs w:val="20"/>
                              </w:rPr>
                              <w:t>Invullen lamptype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kstvak 25" o:spid="_x0000_s1036" type="#_x0000_t202" style="position:absolute;margin-left:282.15pt;margin-top:5.2pt;width:89.5pt;height:20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" fillcolor="white [3201]" strokeweight=".5pt">
                <v:textbox>
                  <w:txbxContent>
                    <w:p w:rsidR="00C06C88" w:rsidRPr="004459C3" w:rsidRDefault="00C06C88">
                      <w:pPr>
                        <w:rPr>
                          <w:sz w:val="20"/>
                          <w:szCs w:val="20"/>
                        </w:rPr>
                      </w:pPr>
                      <w:r w:rsidRPr="004459C3">
                        <w:rPr>
                          <w:sz w:val="20"/>
                          <w:szCs w:val="20"/>
                        </w:rPr>
                        <w:t>Invullen lamptype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810C71" wp14:editId="69C728DC">
                <wp:simplePos x="0" y="0"/>
                <wp:positionH relativeFrom="column">
                  <wp:posOffset>4827905</wp:posOffset>
                </wp:positionH>
                <wp:positionV relativeFrom="paragraph">
                  <wp:posOffset>59690</wp:posOffset>
                </wp:positionV>
                <wp:extent cx="1816100" cy="254000"/>
                <wp:effectExtent l="0" t="0" r="12700" b="12700"/>
                <wp:wrapNone/>
                <wp:docPr id="27" name="Tekstva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610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Invullen plaatsingsdatum lamp</w:t>
                            </w:r>
                          </w:p>
                          <w:p w:rsidR="00C06C88" w:rsidRDefault="00C06C88">
                            <w:r w:rsidRPr="004459C3">
                              <w:rPr>
                                <w:sz w:val="20"/>
                                <w:szCs w:val="20"/>
                              </w:rPr>
                              <w:t xml:space="preserve">utum </w:t>
                            </w:r>
                            <w:r>
                              <w:t>lamp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kstvak 27" o:spid="_x0000_s1037" type="#_x0000_t202" style="position:absolute;margin-left:380.15pt;margin-top:4.7pt;width:143pt;height:20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" fillcolor="white [3201]" strokeweight=".5pt">
                <v:textbox>
                  <w:txbxContent>
                    <w:p w:rsidR="00C06C88" w:rsidRDefault="00C06C8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Invullen plaatsingsdatum lamp</w:t>
                      </w:r>
                    </w:p>
                    <w:p w:rsidR="00C06C88" w:rsidRDefault="00C06C88">
                      <w:r w:rsidRPr="004459C3">
                        <w:rPr>
                          <w:sz w:val="20"/>
                          <w:szCs w:val="20"/>
                        </w:rPr>
                        <w:t xml:space="preserve">utum </w:t>
                      </w:r>
                      <w:r>
                        <w:t>lamp</w:t>
                      </w:r>
                    </w:p>
                  </w:txbxContent>
                </v:textbox>
              </v:shape>
            </w:pict>
          </mc:Fallback>
        </mc:AlternateContent>
      </w:r>
    </w:p>
    <w:p w:rsidR="007B08C4" w:rsidRDefault="00986176"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1178560</wp:posOffset>
                </wp:positionV>
                <wp:extent cx="2133600" cy="412750"/>
                <wp:effectExtent l="0" t="0" r="19050" b="25400"/>
                <wp:wrapNone/>
                <wp:docPr id="30" name="Tekstva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412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EC3F77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C3F77">
                              <w:rPr>
                                <w:sz w:val="20"/>
                                <w:szCs w:val="20"/>
                              </w:rPr>
                              <w:t>M</w:t>
                            </w:r>
                            <w:r w:rsidR="00EC3F77" w:rsidRPr="00EC3F77">
                              <w:rPr>
                                <w:sz w:val="20"/>
                                <w:szCs w:val="20"/>
                              </w:rPr>
                              <w:t>et wijzig, ga naar menu aanpassen, invoeren en wissen</w:t>
                            </w:r>
                            <w:r w:rsidR="00EC3F77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30" o:spid="_x0000_s1038" type="#_x0000_t202" style="position:absolute;margin-left:207.15pt;margin-top:92.8pt;width:168pt;height:32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" fillcolor="white [3201]" strokeweight=".5pt">
                <v:textbox>
                  <w:txbxContent>
                    <w:p w:rsidR="00C06C88" w:rsidRPr="00EC3F77" w:rsidRDefault="00C06C88">
                      <w:pPr>
                        <w:rPr>
                          <w:sz w:val="20"/>
                          <w:szCs w:val="20"/>
                        </w:rPr>
                      </w:pPr>
                      <w:r w:rsidRPr="00EC3F77">
                        <w:rPr>
                          <w:sz w:val="20"/>
                          <w:szCs w:val="20"/>
                        </w:rPr>
                        <w:t>M</w:t>
                      </w:r>
                      <w:r w:rsidR="00EC3F77" w:rsidRPr="00EC3F77">
                        <w:rPr>
                          <w:sz w:val="20"/>
                          <w:szCs w:val="20"/>
                        </w:rPr>
                        <w:t>et wijzig, ga naar menu aanpassen, invoeren en wissen</w:t>
                      </w:r>
                      <w:r w:rsidR="00EC3F77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B08C4"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2992755</wp:posOffset>
                </wp:positionH>
                <wp:positionV relativeFrom="paragraph">
                  <wp:posOffset>581660</wp:posOffset>
                </wp:positionV>
                <wp:extent cx="2444750" cy="273050"/>
                <wp:effectExtent l="0" t="0" r="12700" b="12700"/>
                <wp:wrapNone/>
                <wp:docPr id="29" name="Tekstva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47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7B08C4" w:rsidRDefault="00C06C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B08C4">
                              <w:rPr>
                                <w:sz w:val="20"/>
                                <w:szCs w:val="20"/>
                              </w:rPr>
                              <w:t>Lichtmast met dubbele uitlegger 2 lampen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29" o:spid="_x0000_s1039" type="#_x0000_t202" style="position:absolute;margin-left:235.65pt;margin-top:45.8pt;width:192.5pt;height:21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" fillcolor="white [3201]" strokeweight=".5pt">
                <v:textbox>
                  <w:txbxContent>
                    <w:p w:rsidR="00C06C88" w:rsidRPr="007B08C4" w:rsidRDefault="00C06C88">
                      <w:pPr>
                        <w:rPr>
                          <w:sz w:val="20"/>
                          <w:szCs w:val="20"/>
                        </w:rPr>
                      </w:pPr>
                      <w:r w:rsidRPr="007B08C4">
                        <w:rPr>
                          <w:sz w:val="20"/>
                          <w:szCs w:val="20"/>
                        </w:rPr>
                        <w:t>Lichtmast met dubbele uitlegger 2 lampen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</w:t>
      </w:r>
    </w:p>
    <w:p w:rsidR="00C06C88" w:rsidRDefault="00C06C88"/>
    <w:p w:rsidR="00C06C88" w:rsidRDefault="00C06C88"/>
    <w:p w:rsidR="00C06C88" w:rsidRDefault="00C06C88"/>
    <w:p w:rsidR="00C06C88" w:rsidRDefault="00C06C88"/>
    <w:p w:rsidR="00C06C88" w:rsidRDefault="00C06C88"/>
    <w:p w:rsidR="00C06C88" w:rsidRDefault="00C06C88"/>
    <w:p w:rsidR="00C06C88" w:rsidRDefault="00C06C88"/>
    <w:p w:rsidR="00C06C88" w:rsidRDefault="00C06C88"/>
    <w:p w:rsidR="00C06C88" w:rsidRDefault="00C06C88"/>
    <w:p w:rsidR="00C06C88" w:rsidRDefault="00C06C88"/>
    <w:p w:rsidR="00C06C88" w:rsidRDefault="00C06C88"/>
    <w:p w:rsidR="00C06C88" w:rsidRDefault="00C06C88"/>
    <w:p w:rsidR="00C06C88" w:rsidRDefault="00C06C88"/>
    <w:p w:rsidR="00C06C88" w:rsidRDefault="00C06C88"/>
    <w:p w:rsidR="00C06C88" w:rsidRDefault="00C06C88"/>
    <w:p w:rsidR="00C06C88" w:rsidRDefault="00EC3F77">
      <w:r>
        <w:lastRenderedPageBreak/>
        <w:t>Menu 3</w:t>
      </w:r>
    </w:p>
    <w:p w:rsidR="00C06C88" w:rsidRDefault="00441EF7">
      <w: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3F439D2" wp14:editId="1B5AFAB1">
                <wp:simplePos x="0" y="0"/>
                <wp:positionH relativeFrom="column">
                  <wp:posOffset>5431155</wp:posOffset>
                </wp:positionH>
                <wp:positionV relativeFrom="paragraph">
                  <wp:posOffset>1598295</wp:posOffset>
                </wp:positionV>
                <wp:extent cx="1644650" cy="273050"/>
                <wp:effectExtent l="0" t="0" r="12700" b="12700"/>
                <wp:wrapNone/>
                <wp:docPr id="41" name="Tekstvak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6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1EF7" w:rsidRPr="00441EF7" w:rsidRDefault="00441EF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41EF7">
                              <w:rPr>
                                <w:sz w:val="20"/>
                                <w:szCs w:val="20"/>
                              </w:rPr>
                              <w:t>Selecteren van brandregime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41" o:spid="_x0000_s1040" type="#_x0000_t202" style="position:absolute;margin-left:427.65pt;margin-top:125.85pt;width:129.5pt;height:21.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" fillcolor="white [3201]" strokeweight=".5pt">
                <v:textbox>
                  <w:txbxContent>
                    <w:p w:rsidR="00441EF7" w:rsidRPr="00441EF7" w:rsidRDefault="00441EF7">
                      <w:pPr>
                        <w:rPr>
                          <w:sz w:val="20"/>
                          <w:szCs w:val="20"/>
                        </w:rPr>
                      </w:pPr>
                      <w:r w:rsidRPr="00441EF7">
                        <w:rPr>
                          <w:sz w:val="20"/>
                          <w:szCs w:val="20"/>
                        </w:rPr>
                        <w:t>Selecteren van brandregime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E76F73" wp14:editId="51AB464C">
                <wp:simplePos x="0" y="0"/>
                <wp:positionH relativeFrom="column">
                  <wp:posOffset>2091055</wp:posOffset>
                </wp:positionH>
                <wp:positionV relativeFrom="paragraph">
                  <wp:posOffset>1299845</wp:posOffset>
                </wp:positionV>
                <wp:extent cx="3213100" cy="298450"/>
                <wp:effectExtent l="0" t="0" r="82550" b="101600"/>
                <wp:wrapNone/>
                <wp:docPr id="32" name="Rechte verbindingslijn met pij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3100" cy="298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32" o:spid="_x0000_s1026" type="#_x0000_t32" style="position:absolute;margin-left:164.65pt;margin-top:102.35pt;width:253pt;height:23.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" strokecolor="#4579b8 [3044]">
                <v:stroke endarrow="ope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2B4C24D" wp14:editId="5B8EE501">
                <wp:simplePos x="0" y="0"/>
                <wp:positionH relativeFrom="column">
                  <wp:posOffset>5431155</wp:posOffset>
                </wp:positionH>
                <wp:positionV relativeFrom="paragraph">
                  <wp:posOffset>880745</wp:posOffset>
                </wp:positionV>
                <wp:extent cx="1371600" cy="266700"/>
                <wp:effectExtent l="0" t="0" r="19050" b="19050"/>
                <wp:wrapNone/>
                <wp:docPr id="39" name="Tekstva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EC3F77" w:rsidRDefault="00EC3F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C3F77">
                              <w:rPr>
                                <w:sz w:val="20"/>
                                <w:szCs w:val="20"/>
                              </w:rPr>
                              <w:t>Aanpassen lamp type</w:t>
                            </w:r>
                            <w:r w:rsidRPr="00EC3F77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39" o:spid="_x0000_s1041" type="#_x0000_t202" style="position:absolute;margin-left:427.65pt;margin-top:69.35pt;width:108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" fillcolor="white [3201]" strokeweight=".5pt">
                <v:textbox>
                  <w:txbxContent>
                    <w:p w:rsidR="00C06C88" w:rsidRPr="00EC3F77" w:rsidRDefault="00EC3F77">
                      <w:pPr>
                        <w:rPr>
                          <w:sz w:val="20"/>
                          <w:szCs w:val="20"/>
                        </w:rPr>
                      </w:pPr>
                      <w:r w:rsidRPr="00EC3F77">
                        <w:rPr>
                          <w:sz w:val="20"/>
                          <w:szCs w:val="20"/>
                        </w:rPr>
                        <w:t>Aanpassen lamp type</w:t>
                      </w:r>
                      <w:r w:rsidRPr="00EC3F77">
                        <w:rPr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EC3F77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FF2718" wp14:editId="5A8BA20D">
                <wp:simplePos x="0" y="0"/>
                <wp:positionH relativeFrom="column">
                  <wp:posOffset>3697605</wp:posOffset>
                </wp:positionH>
                <wp:positionV relativeFrom="paragraph">
                  <wp:posOffset>969645</wp:posOffset>
                </wp:positionV>
                <wp:extent cx="1638300" cy="292100"/>
                <wp:effectExtent l="0" t="0" r="76200" b="88900"/>
                <wp:wrapNone/>
                <wp:docPr id="38" name="Rechte verbindingslijn met pij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292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38" o:spid="_x0000_s1026" type="#_x0000_t32" style="position:absolute;margin-left:291.15pt;margin-top:76.35pt;width:129pt;height:2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 w:rsidR="00EC3F77"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9D4C0DD" wp14:editId="31F7A698">
                <wp:simplePos x="0" y="0"/>
                <wp:positionH relativeFrom="column">
                  <wp:posOffset>5431155</wp:posOffset>
                </wp:positionH>
                <wp:positionV relativeFrom="paragraph">
                  <wp:posOffset>1191895</wp:posOffset>
                </wp:positionV>
                <wp:extent cx="1962150" cy="247650"/>
                <wp:effectExtent l="0" t="0" r="19050" b="19050"/>
                <wp:wrapNone/>
                <wp:docPr id="40" name="Tekstva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EC3F77" w:rsidRDefault="00EC3F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C3F77">
                              <w:rPr>
                                <w:sz w:val="20"/>
                                <w:szCs w:val="20"/>
                              </w:rPr>
                              <w:t>Invoeren laatste lamp</w:t>
                            </w:r>
                            <w:r>
                              <w:t xml:space="preserve"> </w:t>
                            </w:r>
                            <w:r w:rsidRPr="00EC3F77">
                              <w:rPr>
                                <w:sz w:val="20"/>
                                <w:szCs w:val="20"/>
                              </w:rPr>
                              <w:t>vervanging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40" o:spid="_x0000_s1042" type="#_x0000_t202" style="position:absolute;margin-left:427.65pt;margin-top:93.85pt;width:154.5pt;height:19.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" fillcolor="white [3201]" strokeweight=".5pt">
                <v:textbox>
                  <w:txbxContent>
                    <w:p w:rsidR="00C06C88" w:rsidRPr="00EC3F77" w:rsidRDefault="00EC3F77">
                      <w:pPr>
                        <w:rPr>
                          <w:sz w:val="20"/>
                          <w:szCs w:val="20"/>
                        </w:rPr>
                      </w:pPr>
                      <w:r w:rsidRPr="00EC3F77">
                        <w:rPr>
                          <w:sz w:val="20"/>
                          <w:szCs w:val="20"/>
                        </w:rPr>
                        <w:t>Invoeren laatste lamp</w:t>
                      </w:r>
                      <w:r>
                        <w:t xml:space="preserve"> </w:t>
                      </w:r>
                      <w:r w:rsidRPr="00EC3F77">
                        <w:rPr>
                          <w:sz w:val="20"/>
                          <w:szCs w:val="20"/>
                        </w:rPr>
                        <w:t>vervanging</w:t>
                      </w:r>
                    </w:p>
                  </w:txbxContent>
                </v:textbox>
              </v:shape>
            </w:pict>
          </mc:Fallback>
        </mc:AlternateContent>
      </w:r>
      <w:r w:rsidR="00C06C88"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760095</wp:posOffset>
                </wp:positionV>
                <wp:extent cx="2546350" cy="165100"/>
                <wp:effectExtent l="0" t="0" r="82550" b="101600"/>
                <wp:wrapNone/>
                <wp:docPr id="37" name="Rechte verbindingslijn met pij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350" cy="165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Rechte verbindingslijn met pijl 37" o:spid="_x0000_s1026" type="#_x0000_t32" style="position:absolute;margin-left:223.15pt;margin-top:59.85pt;width:200.5pt;height:1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" strokecolor="#4579b8 [3044]">
                <v:stroke endarrow="open"/>
              </v:shape>
            </w:pict>
          </mc:Fallback>
        </mc:AlternateContent>
      </w:r>
      <w:r w:rsidR="00C06C88"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5431155</wp:posOffset>
                </wp:positionH>
                <wp:positionV relativeFrom="paragraph">
                  <wp:posOffset>506095</wp:posOffset>
                </wp:positionV>
                <wp:extent cx="1962150" cy="254000"/>
                <wp:effectExtent l="0" t="0" r="19050" b="12700"/>
                <wp:wrapNone/>
                <wp:docPr id="36" name="Tekstva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Default="00EC3F77">
                            <w:r w:rsidRPr="00EC3F77">
                              <w:rPr>
                                <w:sz w:val="20"/>
                                <w:szCs w:val="20"/>
                              </w:rPr>
                              <w:t>Invoeren plaatsingsdatum</w:t>
                            </w:r>
                            <w:r>
                              <w:t xml:space="preserve"> armatuur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36" o:spid="_x0000_s1042" type="#_x0000_t202" style="position:absolute;margin-left:427.65pt;margin-top:39.85pt;width:154.5pt;height:2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" fillcolor="white [3201]" strokeweight=".5pt">
                <v:textbox>
                  <w:txbxContent>
                    <w:p w:rsidR="00C06C88" w:rsidRDefault="00EC3F77">
                      <w:r w:rsidRPr="00EC3F77">
                        <w:rPr>
                          <w:sz w:val="20"/>
                          <w:szCs w:val="20"/>
                        </w:rPr>
                        <w:t>Invoeren plaatsingsdatum</w:t>
                      </w:r>
                      <w:r>
                        <w:t xml:space="preserve"> armatuur</w:t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C06C88"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3697605</wp:posOffset>
                </wp:positionH>
                <wp:positionV relativeFrom="paragraph">
                  <wp:posOffset>442595</wp:posOffset>
                </wp:positionV>
                <wp:extent cx="1682750" cy="114300"/>
                <wp:effectExtent l="0" t="0" r="69850" b="95250"/>
                <wp:wrapNone/>
                <wp:docPr id="35" name="Rechte verbindingslijn met pij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275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Rechte verbindingslijn met pijl 35" o:spid="_x0000_s1026" type="#_x0000_t32" style="position:absolute;margin-left:291.15pt;margin-top:34.85pt;width:132.5pt;height: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" strokecolor="#4579b8 [3044]">
                <v:stroke endarrow="open"/>
              </v:shape>
            </w:pict>
          </mc:Fallback>
        </mc:AlternateContent>
      </w:r>
      <w:r w:rsidR="00C06C88"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5431155</wp:posOffset>
                </wp:positionH>
                <wp:positionV relativeFrom="paragraph">
                  <wp:posOffset>137795</wp:posOffset>
                </wp:positionV>
                <wp:extent cx="1962150" cy="260350"/>
                <wp:effectExtent l="0" t="0" r="19050" b="25400"/>
                <wp:wrapNone/>
                <wp:docPr id="34" name="Tekstva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6C88" w:rsidRPr="00EC3F77" w:rsidRDefault="00EC3F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C3F77">
                              <w:rPr>
                                <w:sz w:val="20"/>
                                <w:szCs w:val="20"/>
                              </w:rPr>
                              <w:t>Aanpassen armatuurtype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kstvak 34" o:spid="_x0000_s1043" type="#_x0000_t202" style="position:absolute;margin-left:427.65pt;margin-top:10.85pt;width:154.5pt;height:20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" fillcolor="white [3201]" strokeweight=".5pt">
                <v:textbox>
                  <w:txbxContent>
                    <w:p w:rsidR="00C06C88" w:rsidRPr="00EC3F77" w:rsidRDefault="00EC3F77">
                      <w:pPr>
                        <w:rPr>
                          <w:sz w:val="20"/>
                          <w:szCs w:val="20"/>
                        </w:rPr>
                      </w:pPr>
                      <w:r w:rsidRPr="00EC3F77">
                        <w:rPr>
                          <w:sz w:val="20"/>
                          <w:szCs w:val="20"/>
                        </w:rPr>
                        <w:t>Aanpassen armatuurtype</w:t>
                      </w:r>
                    </w:p>
                  </w:txbxContent>
                </v:textbox>
              </v:shape>
            </w:pict>
          </mc:Fallback>
        </mc:AlternateContent>
      </w:r>
      <w:r w:rsidR="00C06C88"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271145</wp:posOffset>
                </wp:positionV>
                <wp:extent cx="2343150" cy="44450"/>
                <wp:effectExtent l="0" t="76200" r="19050" b="69850"/>
                <wp:wrapNone/>
                <wp:docPr id="33" name="Rechte verbindingslijn met pij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43150" cy="44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hte verbindingslijn met pijl 33" o:spid="_x0000_s1026" type="#_x0000_t32" style="position:absolute;margin-left:239.15pt;margin-top:21.35pt;width:184.5pt;height:3.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" strokecolor="#4579b8 [3044]">
                <v:stroke endarrow="open"/>
              </v:shape>
            </w:pict>
          </mc:Fallback>
        </mc:AlternateContent>
      </w:r>
      <w:r w:rsidR="00C06C88">
        <w:drawing>
          <wp:inline distT="0" distB="0" distL="0" distR="0" wp14:anchorId="0BD92D2A" wp14:editId="79EAF42E">
            <wp:extent cx="4800600" cy="1997050"/>
            <wp:effectExtent l="0" t="0" r="0" b="3810"/>
            <wp:docPr id="31" name="Afbeelding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4131" cy="1998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6C88" w:rsidSect="007071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30"/>
    <w:rsid w:val="000160A1"/>
    <w:rsid w:val="00441EF7"/>
    <w:rsid w:val="004459C3"/>
    <w:rsid w:val="00623D7A"/>
    <w:rsid w:val="006E2C03"/>
    <w:rsid w:val="00707130"/>
    <w:rsid w:val="007B08C4"/>
    <w:rsid w:val="00986176"/>
    <w:rsid w:val="00B22F63"/>
    <w:rsid w:val="00C06C88"/>
    <w:rsid w:val="00DC5DA3"/>
    <w:rsid w:val="00EC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noProof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rsid w:val="0070713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07130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noProof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rsid w:val="0070713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07130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82170-C510-4546-BED2-341F42EFD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93542C0B</Template>
  <TotalTime>0</TotalTime>
  <Pages>3</Pages>
  <Words>22</Words>
  <Characters>127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Bestuursdienst Ommen-Hardenberg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Jeroen Pelgröm</dc:creator>
  <cp:lastModifiedBy>altena</cp:lastModifiedBy>
  <cp:revision>2</cp:revision>
  <dcterms:created xsi:type="dcterms:W3CDTF">2014-09-05T07:53:00Z</dcterms:created>
  <dcterms:modified xsi:type="dcterms:W3CDTF">2014-09-05T07:53:00Z</dcterms:modified>
</cp:coreProperties>
</file>